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216" w:rsidRDefault="00CC7EE2" w:rsidP="00141A4C">
      <w:pPr>
        <w:pStyle w:val="Title"/>
      </w:pPr>
      <w:bookmarkStart w:id="0" w:name="_GoBack"/>
      <w:bookmarkEnd w:id="0"/>
      <w:r>
        <w:t>Sari French</w:t>
      </w:r>
    </w:p>
    <w:p w:rsidR="00CC7EE2" w:rsidRPr="00CC7EE2" w:rsidRDefault="00CC7EE2" w:rsidP="00CC7EE2">
      <w:pPr>
        <w:pStyle w:val="Title"/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</w:pPr>
      <w:r w:rsidRPr="00CC7EE2"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  <w:t>0431428642</w:t>
      </w:r>
    </w:p>
    <w:p w:rsidR="00CC7EE2" w:rsidRPr="00CC7EE2" w:rsidRDefault="00CC7EE2" w:rsidP="00CC7EE2">
      <w:pPr>
        <w:pStyle w:val="Title"/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</w:pPr>
      <w:r w:rsidRPr="00CC7EE2"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  <w:t>sari.french@hotmail.com</w:t>
      </w:r>
    </w:p>
    <w:p w:rsidR="00CC7EE2" w:rsidRDefault="00CC7EE2" w:rsidP="00CC7EE2">
      <w:pPr>
        <w:pStyle w:val="Title"/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</w:pPr>
      <w:r w:rsidRPr="00CC7EE2"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  <w:t xml:space="preserve">66 Mortimore Street Bentleigh </w:t>
      </w:r>
    </w:p>
    <w:p w:rsidR="006270A9" w:rsidRPr="00CC7EE2" w:rsidRDefault="00CC7EE2" w:rsidP="00CC7EE2">
      <w:pPr>
        <w:pStyle w:val="Title"/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</w:pPr>
      <w:r>
        <w:rPr>
          <w:rFonts w:asciiTheme="minorHAnsi" w:eastAsiaTheme="minorEastAsia" w:hAnsiTheme="minorHAnsi" w:cstheme="minorBidi"/>
          <w:color w:val="404040" w:themeColor="text1" w:themeTint="BF"/>
          <w:kern w:val="0"/>
          <w:sz w:val="22"/>
        </w:rPr>
        <w:t>VIC 3204</w:t>
      </w:r>
    </w:p>
    <w:sdt>
      <w:sdtPr>
        <w:alias w:val="Education:"/>
        <w:tag w:val="Education:"/>
        <w:id w:val="807127995"/>
        <w:placeholder>
          <w:docPart w:val="FC558EDA926D473B9D36BDC6E50FE4D5"/>
        </w:placeholder>
        <w:temporary/>
        <w:showingPlcHdr/>
        <w15:appearance w15:val="hidden"/>
      </w:sdtPr>
      <w:sdtEndPr/>
      <w:sdtContent>
        <w:p w:rsidR="006270A9" w:rsidRDefault="009D5933">
          <w:pPr>
            <w:pStyle w:val="Heading1"/>
          </w:pPr>
          <w:r>
            <w:t>Education</w:t>
          </w:r>
        </w:p>
      </w:sdtContent>
    </w:sdt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caps/>
          <w:color w:val="262626" w:themeColor="text1" w:themeTint="D9"/>
          <w:sz w:val="24"/>
          <w:szCs w:val="26"/>
        </w:rPr>
        <w:t xml:space="preserve">2007  Mentone Girls Secondary </w:t>
      </w:r>
    </w:p>
    <w:p w:rsidR="00CC7EE2" w:rsidRPr="00CC7EE2" w:rsidRDefault="00CC7EE2" w:rsidP="00CC7EE2">
      <w:pPr>
        <w:pStyle w:val="Heading1"/>
        <w:rPr>
          <w:b w:val="0"/>
          <w:caps/>
          <w:color w:val="262626" w:themeColor="text1" w:themeTint="D9"/>
          <w:sz w:val="24"/>
          <w:szCs w:val="26"/>
        </w:rPr>
      </w:pPr>
      <w:r w:rsidRPr="00CC7EE2">
        <w:rPr>
          <w:rFonts w:ascii="Times New Roman" w:hAnsi="Times New Roman" w:cs="Times New Roman"/>
          <w:caps/>
          <w:color w:val="262626" w:themeColor="text1" w:themeTint="D9"/>
          <w:sz w:val="24"/>
          <w:szCs w:val="26"/>
        </w:rPr>
        <w:t>●</w:t>
      </w:r>
      <w:r w:rsidRPr="00CC7EE2">
        <w:rPr>
          <w:caps/>
          <w:color w:val="262626" w:themeColor="text1" w:themeTint="D9"/>
          <w:sz w:val="24"/>
          <w:szCs w:val="26"/>
        </w:rPr>
        <w:t xml:space="preserve"> </w:t>
      </w:r>
      <w:r w:rsidRPr="00CC7EE2">
        <w:rPr>
          <w:b w:val="0"/>
          <w:caps/>
          <w:color w:val="262626" w:themeColor="text1" w:themeTint="D9"/>
          <w:sz w:val="24"/>
          <w:szCs w:val="26"/>
        </w:rPr>
        <w:t xml:space="preserve">Best results in Maths and Visual Communications </w:t>
      </w: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caps/>
          <w:color w:val="262626" w:themeColor="text1" w:themeTint="D9"/>
          <w:sz w:val="24"/>
          <w:szCs w:val="26"/>
        </w:rPr>
        <w:t xml:space="preserve">2008  Brighton Bay Art, Design &amp; Photography Program </w:t>
      </w: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rFonts w:ascii="Times New Roman" w:hAnsi="Times New Roman" w:cs="Times New Roman"/>
          <w:caps/>
          <w:color w:val="262626" w:themeColor="text1" w:themeTint="D9"/>
          <w:sz w:val="24"/>
          <w:szCs w:val="26"/>
        </w:rPr>
        <w:t>●</w:t>
      </w:r>
      <w:r w:rsidRPr="00CC7EE2">
        <w:rPr>
          <w:caps/>
          <w:color w:val="262626" w:themeColor="text1" w:themeTint="D9"/>
          <w:sz w:val="24"/>
          <w:szCs w:val="26"/>
        </w:rPr>
        <w:t xml:space="preserve"> </w:t>
      </w:r>
      <w:r w:rsidRPr="00CC7EE2">
        <w:rPr>
          <w:b w:val="0"/>
          <w:caps/>
          <w:color w:val="262626" w:themeColor="text1" w:themeTint="D9"/>
          <w:sz w:val="24"/>
          <w:szCs w:val="26"/>
        </w:rPr>
        <w:t>Certificate IV in Design</w:t>
      </w: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caps/>
          <w:color w:val="262626" w:themeColor="text1" w:themeTint="D9"/>
          <w:sz w:val="24"/>
          <w:szCs w:val="26"/>
        </w:rPr>
        <w:t>2009  Swinburne</w:t>
      </w: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rFonts w:ascii="Times New Roman" w:hAnsi="Times New Roman" w:cs="Times New Roman"/>
          <w:caps/>
          <w:color w:val="262626" w:themeColor="text1" w:themeTint="D9"/>
          <w:sz w:val="24"/>
          <w:szCs w:val="26"/>
        </w:rPr>
        <w:t>●</w:t>
      </w:r>
      <w:r w:rsidRPr="00CC7EE2">
        <w:rPr>
          <w:caps/>
          <w:color w:val="262626" w:themeColor="text1" w:themeTint="D9"/>
          <w:sz w:val="24"/>
          <w:szCs w:val="26"/>
        </w:rPr>
        <w:t xml:space="preserve"> </w:t>
      </w:r>
      <w:r w:rsidRPr="00CC7EE2">
        <w:rPr>
          <w:b w:val="0"/>
          <w:caps/>
          <w:color w:val="262626" w:themeColor="text1" w:themeTint="D9"/>
          <w:sz w:val="24"/>
          <w:szCs w:val="26"/>
        </w:rPr>
        <w:t>Diploma of Multimedia</w:t>
      </w: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</w:p>
    <w:p w:rsidR="00CC7EE2" w:rsidRP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caps/>
          <w:color w:val="262626" w:themeColor="text1" w:themeTint="D9"/>
          <w:sz w:val="24"/>
          <w:szCs w:val="26"/>
        </w:rPr>
        <w:t>2011  RMIT</w:t>
      </w:r>
    </w:p>
    <w:p w:rsid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  <w:r w:rsidRPr="00CC7EE2">
        <w:rPr>
          <w:rFonts w:ascii="Times New Roman" w:hAnsi="Times New Roman" w:cs="Times New Roman"/>
          <w:caps/>
          <w:color w:val="262626" w:themeColor="text1" w:themeTint="D9"/>
          <w:sz w:val="24"/>
          <w:szCs w:val="26"/>
        </w:rPr>
        <w:t>●</w:t>
      </w:r>
      <w:r w:rsidRPr="00CC7EE2">
        <w:rPr>
          <w:caps/>
          <w:color w:val="262626" w:themeColor="text1" w:themeTint="D9"/>
          <w:sz w:val="24"/>
          <w:szCs w:val="26"/>
        </w:rPr>
        <w:t xml:space="preserve"> </w:t>
      </w:r>
      <w:r w:rsidRPr="00CC7EE2">
        <w:rPr>
          <w:b w:val="0"/>
          <w:caps/>
          <w:color w:val="262626" w:themeColor="text1" w:themeTint="D9"/>
          <w:sz w:val="24"/>
          <w:szCs w:val="26"/>
        </w:rPr>
        <w:t>Printing and Graphic Art</w:t>
      </w:r>
    </w:p>
    <w:p w:rsidR="00CC7EE2" w:rsidRDefault="00CC7EE2" w:rsidP="00CC7EE2">
      <w:pPr>
        <w:pStyle w:val="Heading1"/>
        <w:rPr>
          <w:caps/>
          <w:color w:val="262626" w:themeColor="text1" w:themeTint="D9"/>
          <w:sz w:val="24"/>
          <w:szCs w:val="26"/>
        </w:rPr>
      </w:pPr>
    </w:p>
    <w:p w:rsidR="006270A9" w:rsidRDefault="00181173" w:rsidP="00CC7EE2">
      <w:pPr>
        <w:pStyle w:val="Heading1"/>
      </w:pPr>
      <w:sdt>
        <w:sdtPr>
          <w:alias w:val="Skills &amp; Abilities:"/>
          <w:tag w:val="Skills &amp; Abilities:"/>
          <w:id w:val="458624136"/>
          <w:placeholder>
            <w:docPart w:val="0135335D8BC6486099EA22DF67CF3639"/>
          </w:placeholder>
          <w:temporary/>
          <w:showingPlcHdr/>
          <w15:appearance w15:val="hidden"/>
        </w:sdtPr>
        <w:sdtEndPr/>
        <w:sdtContent>
          <w:r w:rsidR="009D5933">
            <w:t>Skills &amp; Abilities</w:t>
          </w:r>
        </w:sdtContent>
      </w:sdt>
    </w:p>
    <w:p w:rsidR="006270A9" w:rsidRPr="007D68F2" w:rsidRDefault="00CC7EE2" w:rsidP="00905909">
      <w:pPr>
        <w:pStyle w:val="ListBullet"/>
        <w:numPr>
          <w:ilvl w:val="0"/>
          <w:numId w:val="0"/>
        </w:numPr>
        <w:rPr>
          <w:rFonts w:asciiTheme="majorHAnsi" w:eastAsiaTheme="majorEastAsia" w:hAnsiTheme="majorHAnsi" w:cstheme="majorBidi"/>
          <w:caps/>
          <w:color w:val="262626" w:themeColor="text1" w:themeTint="D9"/>
        </w:rPr>
      </w:pP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>Photoshop -  Illus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trator -  Indesign - 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Facebook - Twitter 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>–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Pinterest </w:t>
      </w:r>
      <w:r w:rsidR="00905909">
        <w:rPr>
          <w:rFonts w:asciiTheme="majorHAnsi" w:eastAsiaTheme="majorEastAsia" w:hAnsiTheme="majorHAnsi" w:cstheme="majorBidi"/>
          <w:caps/>
          <w:color w:val="262626" w:themeColor="text1" w:themeTint="D9"/>
        </w:rPr>
        <w:t>–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>Instagram</w:t>
      </w:r>
      <w:r w:rsidR="00905909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google+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- 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WordPress - OS COMMERCE - SHOPIFY 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>–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MAGENTO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- WOOCOMMERCE- </w:t>
      </w:r>
      <w:r w:rsidR="00905909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YouTube 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MailChimp – 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GOOGLE ADWORDS - 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>GOOGLE AN</w:t>
      </w:r>
      <w:r w:rsidR="00D30943">
        <w:rPr>
          <w:rFonts w:asciiTheme="majorHAnsi" w:eastAsiaTheme="majorEastAsia" w:hAnsiTheme="majorHAnsi" w:cstheme="majorBidi"/>
          <w:caps/>
          <w:color w:val="262626" w:themeColor="text1" w:themeTint="D9"/>
        </w:rPr>
        <w:t>ALY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>TICS</w:t>
      </w:r>
      <w:r w:rsidR="004F29C0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- 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MYOB – SAGE </w:t>
      </w:r>
      <w:r w:rsid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>–</w:t>
      </w:r>
      <w:r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QUICKBOOKS</w:t>
      </w:r>
      <w:r w:rsid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 xml:space="preserve"> - </w:t>
      </w:r>
      <w:r w:rsidR="007D68F2" w:rsidRPr="007D68F2">
        <w:rPr>
          <w:rFonts w:asciiTheme="majorHAnsi" w:eastAsiaTheme="majorEastAsia" w:hAnsiTheme="majorHAnsi" w:cstheme="majorBidi"/>
          <w:caps/>
          <w:color w:val="262626" w:themeColor="text1" w:themeTint="D9"/>
        </w:rPr>
        <w:t>HTML</w:t>
      </w:r>
    </w:p>
    <w:sdt>
      <w:sdtPr>
        <w:alias w:val="Experience:"/>
        <w:tag w:val="Experience:"/>
        <w:id w:val="171684534"/>
        <w:placeholder>
          <w:docPart w:val="623FD921A72D44DB85E79FAFF3C5AC0C"/>
        </w:placeholder>
        <w:temporary/>
        <w:showingPlcHdr/>
        <w15:appearance w15:val="hidden"/>
      </w:sdtPr>
      <w:sdtEndPr/>
      <w:sdtContent>
        <w:p w:rsidR="006270A9" w:rsidRDefault="009D5933">
          <w:pPr>
            <w:pStyle w:val="Heading1"/>
          </w:pPr>
          <w:r>
            <w:t>Experience</w:t>
          </w:r>
        </w:p>
      </w:sdtContent>
    </w:sdt>
    <w:p w:rsidR="004F29C0" w:rsidRDefault="004F29C0" w:rsidP="004F29C0">
      <w:pPr>
        <w:pStyle w:val="Heading2"/>
      </w:pPr>
      <w:r>
        <w:t>MARKETING OFFICER | HOSPITALITY WORLD DIRECT </w:t>
      </w:r>
      <w:r w:rsidR="00905909">
        <w:t>| </w:t>
      </w:r>
      <w:r w:rsidR="00905909">
        <w:rPr>
          <w:color w:val="auto"/>
        </w:rPr>
        <w:t>SEPTEMBER</w:t>
      </w:r>
      <w:r>
        <w:rPr>
          <w:color w:val="auto"/>
        </w:rPr>
        <w:t xml:space="preserve"> 2017 - CURRENT</w:t>
      </w:r>
    </w:p>
    <w:p w:rsidR="004F29C0" w:rsidRPr="004F29C0" w:rsidRDefault="004F29C0" w:rsidP="004F29C0">
      <w:pPr>
        <w:pStyle w:val="ListBullet"/>
        <w:numPr>
          <w:ilvl w:val="0"/>
          <w:numId w:val="0"/>
        </w:numPr>
        <w:ind w:left="216" w:hanging="216"/>
        <w:rPr>
          <w:i/>
        </w:rPr>
      </w:pPr>
      <w:r w:rsidRPr="004F29C0">
        <w:rPr>
          <w:i/>
        </w:rPr>
        <w:t>Full Time</w:t>
      </w:r>
      <w:r>
        <w:rPr>
          <w:i/>
        </w:rPr>
        <w:t xml:space="preserve"> Contract</w:t>
      </w:r>
    </w:p>
    <w:p w:rsidR="004F29C0" w:rsidRDefault="004F29C0" w:rsidP="004F29C0">
      <w:pPr>
        <w:pStyle w:val="ListBullet"/>
        <w:numPr>
          <w:ilvl w:val="0"/>
          <w:numId w:val="0"/>
        </w:numPr>
        <w:ind w:left="216" w:hanging="216"/>
      </w:pPr>
      <w:r>
        <w:t xml:space="preserve">- Designing Catalogues </w:t>
      </w:r>
      <w:r w:rsidR="002245B3">
        <w:t xml:space="preserve">and Brochures </w:t>
      </w:r>
      <w:r>
        <w:t>for web and print</w:t>
      </w:r>
    </w:p>
    <w:p w:rsidR="004F29C0" w:rsidRDefault="004F29C0" w:rsidP="004F29C0">
      <w:pPr>
        <w:pStyle w:val="ListBullet"/>
        <w:numPr>
          <w:ilvl w:val="0"/>
          <w:numId w:val="0"/>
        </w:numPr>
        <w:ind w:left="216" w:hanging="216"/>
      </w:pPr>
      <w:r>
        <w:t>- Managing</w:t>
      </w:r>
      <w:r w:rsidR="00905909">
        <w:t xml:space="preserve"> three</w:t>
      </w:r>
      <w:r>
        <w:t xml:space="preserve"> </w:t>
      </w:r>
      <w:r w:rsidR="00905909">
        <w:t xml:space="preserve">Magento websites </w:t>
      </w:r>
    </w:p>
    <w:p w:rsidR="004F29C0" w:rsidRDefault="004F29C0" w:rsidP="004F29C0">
      <w:pPr>
        <w:pStyle w:val="ListBullet"/>
        <w:numPr>
          <w:ilvl w:val="0"/>
          <w:numId w:val="0"/>
        </w:numPr>
      </w:pPr>
      <w:r>
        <w:t xml:space="preserve">- </w:t>
      </w:r>
      <w:r w:rsidR="00905909">
        <w:t xml:space="preserve">Sending monthly EDM’s for three businesses </w:t>
      </w:r>
    </w:p>
    <w:p w:rsidR="00905909" w:rsidRDefault="00905909" w:rsidP="004F29C0">
      <w:pPr>
        <w:pStyle w:val="ListBullet"/>
        <w:numPr>
          <w:ilvl w:val="0"/>
          <w:numId w:val="0"/>
        </w:numPr>
      </w:pPr>
      <w:r>
        <w:t>- Managing Google AdWords account and running monthly reports</w:t>
      </w:r>
    </w:p>
    <w:p w:rsidR="002245B3" w:rsidRDefault="002245B3" w:rsidP="004F29C0">
      <w:pPr>
        <w:pStyle w:val="ListBullet"/>
        <w:numPr>
          <w:ilvl w:val="0"/>
          <w:numId w:val="0"/>
        </w:numPr>
      </w:pPr>
      <w:r>
        <w:t>- Designing banners and signs and ads for print</w:t>
      </w:r>
    </w:p>
    <w:p w:rsidR="00905909" w:rsidRDefault="00905909" w:rsidP="004F29C0">
      <w:pPr>
        <w:pStyle w:val="ListBullet"/>
        <w:numPr>
          <w:ilvl w:val="0"/>
          <w:numId w:val="0"/>
        </w:numPr>
      </w:pPr>
      <w:r>
        <w:t>- Liaising with external marketing companies</w:t>
      </w:r>
    </w:p>
    <w:p w:rsidR="00905909" w:rsidRDefault="00905909" w:rsidP="004F29C0">
      <w:pPr>
        <w:pStyle w:val="ListBullet"/>
        <w:numPr>
          <w:ilvl w:val="0"/>
          <w:numId w:val="0"/>
        </w:numPr>
      </w:pPr>
      <w:r>
        <w:t>- Updating social media pages and Facebook ads</w:t>
      </w:r>
    </w:p>
    <w:p w:rsidR="002245B3" w:rsidRDefault="002245B3" w:rsidP="004F29C0">
      <w:pPr>
        <w:pStyle w:val="ListBullet"/>
        <w:numPr>
          <w:ilvl w:val="0"/>
          <w:numId w:val="0"/>
        </w:numPr>
      </w:pPr>
      <w:r>
        <w:t>- Creating images for social media and website banners</w:t>
      </w:r>
    </w:p>
    <w:p w:rsidR="00905909" w:rsidRDefault="00905909" w:rsidP="00905909">
      <w:pPr>
        <w:pStyle w:val="Heading2"/>
      </w:pPr>
      <w:r w:rsidRPr="0078511E">
        <w:t>(Freelance)</w:t>
      </w:r>
      <w:r>
        <w:t> | </w:t>
      </w:r>
      <w:r w:rsidRPr="0078511E">
        <w:t xml:space="preserve">Bag2Bed </w:t>
      </w:r>
      <w:r>
        <w:t>| </w:t>
      </w:r>
      <w:r w:rsidRPr="0078511E">
        <w:rPr>
          <w:color w:val="auto"/>
        </w:rPr>
        <w:t xml:space="preserve">JULY 2011- </w:t>
      </w:r>
      <w:r>
        <w:rPr>
          <w:color w:val="auto"/>
        </w:rPr>
        <w:t>Current</w:t>
      </w:r>
    </w:p>
    <w:p w:rsidR="00905909" w:rsidRDefault="00905909" w:rsidP="00905909">
      <w:pPr>
        <w:pStyle w:val="ListBullet"/>
        <w:numPr>
          <w:ilvl w:val="0"/>
          <w:numId w:val="0"/>
        </w:numPr>
        <w:ind w:left="216" w:hanging="216"/>
      </w:pPr>
      <w:r>
        <w:t xml:space="preserve">- Designing and </w:t>
      </w:r>
      <w:r w:rsidR="002421C0">
        <w:t>developing an ecommerce website</w:t>
      </w:r>
    </w:p>
    <w:p w:rsidR="00905909" w:rsidRDefault="00905909" w:rsidP="00905909">
      <w:pPr>
        <w:pStyle w:val="ListBullet"/>
        <w:numPr>
          <w:ilvl w:val="0"/>
          <w:numId w:val="0"/>
        </w:numPr>
        <w:ind w:left="216" w:hanging="216"/>
      </w:pPr>
      <w:r>
        <w:t>- Updating</w:t>
      </w:r>
      <w:r w:rsidR="002421C0">
        <w:t xml:space="preserve"> website and social media pages</w:t>
      </w:r>
    </w:p>
    <w:p w:rsidR="00905909" w:rsidRDefault="00905909" w:rsidP="00905909">
      <w:pPr>
        <w:pStyle w:val="ListBullet"/>
        <w:numPr>
          <w:ilvl w:val="0"/>
          <w:numId w:val="0"/>
        </w:numPr>
        <w:ind w:left="216" w:hanging="216"/>
      </w:pPr>
      <w:r>
        <w:t xml:space="preserve">- Updating </w:t>
      </w:r>
      <w:r w:rsidR="002421C0">
        <w:t>external websites with products</w:t>
      </w:r>
    </w:p>
    <w:p w:rsidR="00905909" w:rsidRDefault="002421C0" w:rsidP="00905909">
      <w:pPr>
        <w:pStyle w:val="ListBullet"/>
        <w:numPr>
          <w:ilvl w:val="0"/>
          <w:numId w:val="0"/>
        </w:numPr>
        <w:ind w:left="216" w:hanging="216"/>
      </w:pPr>
      <w:r>
        <w:t>- Editing images</w:t>
      </w:r>
    </w:p>
    <w:p w:rsidR="00905909" w:rsidRDefault="00905909" w:rsidP="00905909">
      <w:pPr>
        <w:pStyle w:val="ListBullet"/>
        <w:numPr>
          <w:ilvl w:val="0"/>
          <w:numId w:val="0"/>
        </w:numPr>
        <w:ind w:left="216" w:hanging="216"/>
      </w:pPr>
      <w:r>
        <w:t xml:space="preserve">- Designing EDM with </w:t>
      </w:r>
      <w:r w:rsidR="002421C0">
        <w:t>MailChimp</w:t>
      </w:r>
    </w:p>
    <w:p w:rsidR="00905909" w:rsidRDefault="00905909" w:rsidP="00905909">
      <w:pPr>
        <w:pStyle w:val="ListBullet"/>
        <w:numPr>
          <w:ilvl w:val="0"/>
          <w:numId w:val="0"/>
        </w:numPr>
        <w:ind w:left="216" w:hanging="216"/>
      </w:pPr>
      <w:r>
        <w:t>- Designi</w:t>
      </w:r>
      <w:r w:rsidR="002421C0">
        <w:t>ng promotion material for print</w:t>
      </w:r>
    </w:p>
    <w:p w:rsidR="00905909" w:rsidRDefault="00905909" w:rsidP="004F29C0">
      <w:pPr>
        <w:pStyle w:val="ListBullet"/>
        <w:numPr>
          <w:ilvl w:val="0"/>
          <w:numId w:val="0"/>
        </w:numPr>
      </w:pPr>
    </w:p>
    <w:p w:rsidR="0078511E" w:rsidRDefault="0078511E" w:rsidP="0078511E">
      <w:pPr>
        <w:pStyle w:val="Heading2"/>
      </w:pPr>
      <w:r>
        <w:t>E-COMME</w:t>
      </w:r>
      <w:r w:rsidR="004F29C0">
        <w:t>RCE COORDINATOR | KADAC | MARCH</w:t>
      </w:r>
      <w:r w:rsidR="004F29C0">
        <w:rPr>
          <w:color w:val="auto"/>
        </w:rPr>
        <w:t xml:space="preserve"> – September 2017</w:t>
      </w:r>
    </w:p>
    <w:p w:rsidR="004F29C0" w:rsidRPr="004F29C0" w:rsidRDefault="004F29C0" w:rsidP="0078511E">
      <w:pPr>
        <w:pStyle w:val="ListBullet"/>
        <w:numPr>
          <w:ilvl w:val="0"/>
          <w:numId w:val="0"/>
        </w:numPr>
        <w:ind w:left="216" w:hanging="216"/>
        <w:rPr>
          <w:i/>
        </w:rPr>
      </w:pPr>
      <w:r w:rsidRPr="004F29C0">
        <w:rPr>
          <w:i/>
        </w:rPr>
        <w:t>Full Time</w:t>
      </w:r>
    </w:p>
    <w:p w:rsidR="0078511E" w:rsidRDefault="004F29C0" w:rsidP="0078511E">
      <w:pPr>
        <w:pStyle w:val="ListBullet"/>
        <w:numPr>
          <w:ilvl w:val="0"/>
          <w:numId w:val="0"/>
        </w:numPr>
        <w:ind w:left="216" w:hanging="216"/>
      </w:pPr>
      <w:r>
        <w:t xml:space="preserve">- </w:t>
      </w:r>
      <w:r w:rsidR="00427E25">
        <w:t>Sending weekly EDM</w:t>
      </w:r>
      <w:r w:rsidR="00DC6211">
        <w:t xml:space="preserve"> with MailC</w:t>
      </w:r>
      <w:r w:rsidR="00427E25">
        <w:t>himp</w:t>
      </w:r>
    </w:p>
    <w:p w:rsidR="00427E25" w:rsidRDefault="00427E25" w:rsidP="0078511E">
      <w:pPr>
        <w:pStyle w:val="ListBullet"/>
        <w:numPr>
          <w:ilvl w:val="0"/>
          <w:numId w:val="0"/>
        </w:numPr>
        <w:ind w:left="216" w:hanging="216"/>
      </w:pPr>
      <w:r>
        <w:t>- Managing deadlines with stakeholders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 xml:space="preserve">- </w:t>
      </w:r>
      <w:r w:rsidR="00427E25">
        <w:t xml:space="preserve">Create content for Kadac </w:t>
      </w:r>
      <w:r w:rsidR="00D30943">
        <w:t>w</w:t>
      </w:r>
      <w:r w:rsidR="00427E25">
        <w:t>ebsite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 xml:space="preserve">- </w:t>
      </w:r>
      <w:r w:rsidR="00427E25">
        <w:t>Manage Allergy Friendly Foods website</w:t>
      </w:r>
    </w:p>
    <w:p w:rsidR="00427E25" w:rsidRDefault="00427E25" w:rsidP="0078511E">
      <w:pPr>
        <w:pStyle w:val="ListBullet"/>
        <w:numPr>
          <w:ilvl w:val="0"/>
          <w:numId w:val="0"/>
        </w:numPr>
      </w:pPr>
      <w:r>
        <w:t xml:space="preserve">- Photography of products and photo editing </w:t>
      </w:r>
    </w:p>
    <w:p w:rsidR="00427E25" w:rsidRDefault="00427E25" w:rsidP="0078511E">
      <w:pPr>
        <w:pStyle w:val="ListBullet"/>
        <w:numPr>
          <w:ilvl w:val="0"/>
          <w:numId w:val="0"/>
        </w:numPr>
      </w:pPr>
      <w:r>
        <w:t>- Creating social media calendars and content</w:t>
      </w:r>
    </w:p>
    <w:p w:rsidR="00427E25" w:rsidRDefault="00427E25" w:rsidP="0078511E">
      <w:pPr>
        <w:pStyle w:val="ListBullet"/>
        <w:numPr>
          <w:ilvl w:val="0"/>
          <w:numId w:val="0"/>
        </w:numPr>
      </w:pPr>
      <w:r>
        <w:t>- Customer service for both Kadac and Allergy Friendly Foods</w:t>
      </w:r>
    </w:p>
    <w:p w:rsidR="00427E25" w:rsidRDefault="00427E25" w:rsidP="0078511E">
      <w:pPr>
        <w:pStyle w:val="ListBullet"/>
        <w:numPr>
          <w:ilvl w:val="0"/>
          <w:numId w:val="0"/>
        </w:numPr>
      </w:pPr>
      <w:r>
        <w:t>- Processing online orders</w:t>
      </w:r>
    </w:p>
    <w:p w:rsidR="0078511E" w:rsidRDefault="0078511E" w:rsidP="0078511E">
      <w:pPr>
        <w:pStyle w:val="Heading2"/>
      </w:pPr>
      <w:r>
        <w:t>DEC – FEB 2017</w:t>
      </w:r>
    </w:p>
    <w:p w:rsidR="004F29C0" w:rsidRDefault="0078511E" w:rsidP="0083621D">
      <w:r>
        <w:t xml:space="preserve">- </w:t>
      </w:r>
      <w:r w:rsidR="007D68F2">
        <w:t>During this tim</w:t>
      </w:r>
      <w:r w:rsidR="00DC6211">
        <w:t>e I traveled Japan for 3 months.</w:t>
      </w:r>
    </w:p>
    <w:p w:rsidR="006270A9" w:rsidRDefault="0078511E" w:rsidP="0078511E">
      <w:pPr>
        <w:pStyle w:val="Heading2"/>
      </w:pPr>
      <w:r>
        <w:t xml:space="preserve">Marketing Manager </w:t>
      </w:r>
      <w:r w:rsidR="009D5933">
        <w:t>| </w:t>
      </w:r>
      <w:r>
        <w:t>EVERYTHING GLOWS</w:t>
      </w:r>
      <w:r w:rsidR="009D5933">
        <w:t> | </w:t>
      </w:r>
      <w:r>
        <w:t xml:space="preserve">JULY </w:t>
      </w:r>
      <w:r w:rsidRPr="0078511E">
        <w:rPr>
          <w:color w:val="auto"/>
        </w:rPr>
        <w:t xml:space="preserve">2011- </w:t>
      </w:r>
      <w:r>
        <w:rPr>
          <w:color w:val="auto"/>
        </w:rPr>
        <w:t xml:space="preserve">NOV </w:t>
      </w:r>
      <w:r w:rsidRPr="0078511E">
        <w:rPr>
          <w:color w:val="auto"/>
        </w:rPr>
        <w:t>2016</w:t>
      </w:r>
    </w:p>
    <w:p w:rsidR="004F29C0" w:rsidRPr="004F29C0" w:rsidRDefault="004F29C0" w:rsidP="0078511E">
      <w:pPr>
        <w:pStyle w:val="ListBullet"/>
        <w:numPr>
          <w:ilvl w:val="0"/>
          <w:numId w:val="0"/>
        </w:numPr>
        <w:ind w:left="216" w:hanging="216"/>
        <w:rPr>
          <w:i/>
        </w:rPr>
      </w:pPr>
      <w:r w:rsidRPr="004F29C0">
        <w:rPr>
          <w:i/>
        </w:rPr>
        <w:t>Full Time</w:t>
      </w:r>
    </w:p>
    <w:p w:rsidR="0078511E" w:rsidRDefault="004F29C0" w:rsidP="0078511E">
      <w:pPr>
        <w:pStyle w:val="ListBullet"/>
        <w:numPr>
          <w:ilvl w:val="0"/>
          <w:numId w:val="0"/>
        </w:numPr>
        <w:ind w:left="216" w:hanging="216"/>
      </w:pPr>
      <w:r>
        <w:t xml:space="preserve">- </w:t>
      </w:r>
      <w:r w:rsidR="0078511E">
        <w:t>Managing and creating conten</w:t>
      </w:r>
      <w:r w:rsidR="002421C0">
        <w:t>t for all social media channels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 xml:space="preserve">- Creating online Ad campaigns - Facebook, Google, </w:t>
      </w:r>
      <w:r w:rsidR="00DC6211">
        <w:t>and Bing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>- Designing and creating promotional material for print, web, email</w:t>
      </w:r>
      <w:r w:rsidR="004F29C0">
        <w:t xml:space="preserve"> </w:t>
      </w:r>
      <w:r w:rsidR="002421C0">
        <w:t>and social media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 xml:space="preserve">- </w:t>
      </w:r>
      <w:r w:rsidR="004F29C0">
        <w:t>Designing a user-friendly</w:t>
      </w:r>
      <w:r w:rsidR="002421C0">
        <w:t xml:space="preserve"> website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>- Managing website including SEO, des</w:t>
      </w:r>
      <w:r w:rsidR="00EA2244">
        <w:t xml:space="preserve">igning, editing and improving </w:t>
      </w:r>
      <w:r w:rsidR="002421C0">
        <w:t>- with HTML and CSS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>- Photographing and</w:t>
      </w:r>
      <w:r w:rsidR="002421C0">
        <w:t xml:space="preserve"> editing images for the website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 xml:space="preserve">- Creating </w:t>
      </w:r>
      <w:r w:rsidR="002421C0">
        <w:t>videos of products for Youtube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>- Implementing Google Analytics an</w:t>
      </w:r>
      <w:r w:rsidR="002421C0">
        <w:t>d other metrics to measure data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 xml:space="preserve">- Creating content for Wordpress </w:t>
      </w:r>
      <w:r w:rsidR="00EA2244">
        <w:t>b</w:t>
      </w:r>
      <w:r w:rsidR="002421C0">
        <w:t>log</w:t>
      </w:r>
    </w:p>
    <w:p w:rsidR="0078511E" w:rsidRDefault="002421C0" w:rsidP="0078511E">
      <w:pPr>
        <w:pStyle w:val="ListBullet"/>
        <w:numPr>
          <w:ilvl w:val="0"/>
          <w:numId w:val="0"/>
        </w:numPr>
      </w:pPr>
      <w:r>
        <w:t>- Designing EDM with MailChimp</w:t>
      </w:r>
    </w:p>
    <w:p w:rsidR="0078511E" w:rsidRDefault="0078511E" w:rsidP="0078511E">
      <w:pPr>
        <w:pStyle w:val="ListBullet"/>
        <w:numPr>
          <w:ilvl w:val="0"/>
          <w:numId w:val="0"/>
        </w:numPr>
      </w:pPr>
      <w:r>
        <w:t>- Creating vecto</w:t>
      </w:r>
      <w:r w:rsidR="002421C0">
        <w:t>r logos and artwork for clients</w:t>
      </w:r>
    </w:p>
    <w:p w:rsidR="006270A9" w:rsidRDefault="0078511E" w:rsidP="004F29C0">
      <w:pPr>
        <w:pStyle w:val="ListBullet"/>
        <w:numPr>
          <w:ilvl w:val="0"/>
          <w:numId w:val="0"/>
        </w:numPr>
      </w:pPr>
      <w:r>
        <w:t>- General administration duties and organisational support including processing orders, answering call</w:t>
      </w:r>
      <w:r w:rsidR="002421C0">
        <w:t>s, responding to emails, filing</w:t>
      </w:r>
    </w:p>
    <w:p w:rsidR="0078511E" w:rsidRDefault="0078511E" w:rsidP="0078511E">
      <w:pPr>
        <w:pStyle w:val="Heading2"/>
        <w:rPr>
          <w:color w:val="auto"/>
        </w:rPr>
      </w:pPr>
      <w:r>
        <w:t>Website Assistant | SHUBA</w:t>
      </w:r>
      <w:r w:rsidRPr="0078511E">
        <w:t xml:space="preserve"> </w:t>
      </w:r>
      <w:r>
        <w:t>| </w:t>
      </w:r>
      <w:r>
        <w:rPr>
          <w:color w:val="auto"/>
        </w:rPr>
        <w:t>AUG 2010- JULY 2011</w:t>
      </w:r>
    </w:p>
    <w:p w:rsidR="00905909" w:rsidRPr="00905909" w:rsidRDefault="00905909" w:rsidP="00905909">
      <w:pPr>
        <w:pStyle w:val="ListBullet"/>
        <w:numPr>
          <w:ilvl w:val="0"/>
          <w:numId w:val="0"/>
        </w:numPr>
        <w:rPr>
          <w:i/>
        </w:rPr>
      </w:pPr>
      <w:r w:rsidRPr="00905909">
        <w:rPr>
          <w:i/>
        </w:rPr>
        <w:t>Part Time</w:t>
      </w:r>
    </w:p>
    <w:p w:rsidR="0078511E" w:rsidRDefault="00905909" w:rsidP="00905909">
      <w:pPr>
        <w:pStyle w:val="ListBullet"/>
        <w:numPr>
          <w:ilvl w:val="0"/>
          <w:numId w:val="0"/>
        </w:numPr>
      </w:pPr>
      <w:r>
        <w:t xml:space="preserve">- </w:t>
      </w:r>
      <w:r w:rsidR="0078511E">
        <w:t xml:space="preserve">Promotional designs - </w:t>
      </w:r>
      <w:r w:rsidR="00EA2244">
        <w:t>V</w:t>
      </w:r>
      <w:r w:rsidR="0078511E">
        <w:t>ouchers,</w:t>
      </w:r>
      <w:r w:rsidR="002421C0">
        <w:t xml:space="preserve"> flyers, stickers, signs, cards</w:t>
      </w:r>
    </w:p>
    <w:p w:rsidR="0078511E" w:rsidRDefault="0078511E" w:rsidP="004F29C0">
      <w:pPr>
        <w:pStyle w:val="ListBullet"/>
        <w:numPr>
          <w:ilvl w:val="0"/>
          <w:numId w:val="0"/>
        </w:numPr>
        <w:ind w:left="216" w:hanging="216"/>
      </w:pPr>
      <w:r>
        <w:t>- Website maintenance - Uploading and editing new products, HTML</w:t>
      </w:r>
      <w:r w:rsidR="004F29C0">
        <w:t xml:space="preserve"> </w:t>
      </w:r>
      <w:r>
        <w:t xml:space="preserve">and CSS </w:t>
      </w:r>
      <w:r w:rsidR="002421C0">
        <w:t>coding</w:t>
      </w:r>
    </w:p>
    <w:p w:rsidR="0078511E" w:rsidRDefault="0078511E" w:rsidP="004F29C0">
      <w:pPr>
        <w:pStyle w:val="ListBullet"/>
        <w:numPr>
          <w:ilvl w:val="0"/>
          <w:numId w:val="0"/>
        </w:numPr>
        <w:ind w:left="216" w:hanging="216"/>
      </w:pPr>
      <w:r>
        <w:t>- Administration duties - Quick Books, answering phones, filing,</w:t>
      </w:r>
      <w:r w:rsidR="004F29C0">
        <w:t xml:space="preserve"> </w:t>
      </w:r>
      <w:r w:rsidR="002421C0">
        <w:t>dispatching orders</w:t>
      </w:r>
    </w:p>
    <w:p w:rsidR="0078511E" w:rsidRDefault="0078511E" w:rsidP="0078511E">
      <w:pPr>
        <w:pStyle w:val="ListBullet"/>
        <w:numPr>
          <w:ilvl w:val="0"/>
          <w:numId w:val="0"/>
        </w:numPr>
        <w:ind w:left="216" w:hanging="216"/>
      </w:pPr>
      <w:r>
        <w:t xml:space="preserve">- Photography - Taking photos </w:t>
      </w:r>
      <w:r w:rsidR="002421C0">
        <w:t>and editing them with Photoshop</w:t>
      </w:r>
    </w:p>
    <w:p w:rsidR="0078511E" w:rsidRDefault="0078511E" w:rsidP="0078511E">
      <w:pPr>
        <w:pStyle w:val="ListBullet"/>
        <w:numPr>
          <w:ilvl w:val="0"/>
          <w:numId w:val="0"/>
        </w:numPr>
        <w:ind w:left="216" w:hanging="216"/>
      </w:pPr>
      <w:r>
        <w:t>- Online marketing - Fac</w:t>
      </w:r>
      <w:r w:rsidR="002421C0">
        <w:t>ebook, Twitter, Google Ad words</w:t>
      </w:r>
    </w:p>
    <w:p w:rsidR="007D68F2" w:rsidRDefault="002421C0" w:rsidP="00427E25">
      <w:pPr>
        <w:pStyle w:val="ListBullet"/>
        <w:numPr>
          <w:ilvl w:val="0"/>
          <w:numId w:val="0"/>
        </w:numPr>
        <w:ind w:left="216" w:hanging="216"/>
      </w:pPr>
      <w:r>
        <w:t>- Finding sponsors</w:t>
      </w:r>
    </w:p>
    <w:p w:rsidR="007D68F2" w:rsidRDefault="007D68F2" w:rsidP="007D68F2">
      <w:pPr>
        <w:pStyle w:val="Heading1"/>
      </w:pPr>
      <w:r>
        <w:t>References</w:t>
      </w:r>
    </w:p>
    <w:p w:rsidR="00B07937" w:rsidRDefault="007D68F2" w:rsidP="00B07937">
      <w:pPr>
        <w:pStyle w:val="ListBullet"/>
        <w:numPr>
          <w:ilvl w:val="0"/>
          <w:numId w:val="0"/>
        </w:numPr>
        <w:tabs>
          <w:tab w:val="left" w:pos="1276"/>
        </w:tabs>
        <w:ind w:left="142" w:hanging="142"/>
      </w:pPr>
      <w:r>
        <w:t>Paula House</w:t>
      </w:r>
      <w:r w:rsidR="00B07937" w:rsidRPr="00B07937">
        <w:t xml:space="preserve"> </w:t>
      </w:r>
      <w:r w:rsidR="00B07937">
        <w:t xml:space="preserve">                                             Carolyn Amott</w:t>
      </w:r>
    </w:p>
    <w:p w:rsidR="00B07937" w:rsidRDefault="007D68F2" w:rsidP="00B07937">
      <w:pPr>
        <w:pStyle w:val="ListBullet"/>
        <w:numPr>
          <w:ilvl w:val="0"/>
          <w:numId w:val="0"/>
        </w:numPr>
        <w:ind w:left="216" w:hanging="216"/>
      </w:pPr>
      <w:r>
        <w:t>Manager at Everything Glows</w:t>
      </w:r>
      <w:r w:rsidR="00B07937">
        <w:t xml:space="preserve">             Owner at Bag2bed</w:t>
      </w:r>
    </w:p>
    <w:p w:rsidR="007D68F2" w:rsidRDefault="007D68F2" w:rsidP="00B07937">
      <w:pPr>
        <w:pStyle w:val="ListBullet"/>
        <w:numPr>
          <w:ilvl w:val="0"/>
          <w:numId w:val="0"/>
        </w:numPr>
        <w:ind w:left="216" w:hanging="216"/>
      </w:pPr>
      <w:r>
        <w:lastRenderedPageBreak/>
        <w:t>9553 0972  0411583584</w:t>
      </w:r>
      <w:r w:rsidR="00B07937">
        <w:t xml:space="preserve">                      0416127555</w:t>
      </w:r>
    </w:p>
    <w:p w:rsidR="007D68F2" w:rsidRDefault="007D68F2" w:rsidP="007D68F2">
      <w:pPr>
        <w:pStyle w:val="Heading1"/>
      </w:pPr>
      <w:r>
        <w:t>Interests</w:t>
      </w:r>
    </w:p>
    <w:p w:rsidR="00D74F27" w:rsidRDefault="00D74F27" w:rsidP="007D68F2">
      <w:pPr>
        <w:pStyle w:val="Heading1"/>
      </w:pP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  <w:r w:rsidRPr="008509AA">
        <w:rPr>
          <w:b w:val="0"/>
          <w:color w:val="000000" w:themeColor="text1"/>
          <w:sz w:val="21"/>
          <w:szCs w:val="21"/>
        </w:rPr>
        <w:t xml:space="preserve">I enjoy spending my free time pursuing creative passions such as working on my own blogs, DIY and crafting projects. </w:t>
      </w:r>
      <w:r w:rsidR="009F58AA" w:rsidRPr="008509AA">
        <w:rPr>
          <w:b w:val="0"/>
          <w:color w:val="000000" w:themeColor="text1"/>
          <w:sz w:val="21"/>
          <w:szCs w:val="21"/>
        </w:rPr>
        <w:t>I have a keen interest in cooking and nutrition in food and love to learn about different ways food affects us.</w:t>
      </w: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  <w:r w:rsidRPr="008509AA">
        <w:rPr>
          <w:b w:val="0"/>
          <w:color w:val="000000" w:themeColor="text1"/>
          <w:sz w:val="21"/>
          <w:szCs w:val="21"/>
        </w:rPr>
        <w:t xml:space="preserve">I like to keep up with local community events such as having stalls at markets, </w:t>
      </w:r>
      <w:r w:rsidR="008509AA" w:rsidRPr="008509AA">
        <w:rPr>
          <w:b w:val="0"/>
          <w:color w:val="000000" w:themeColor="text1"/>
          <w:sz w:val="21"/>
          <w:szCs w:val="21"/>
        </w:rPr>
        <w:t>se</w:t>
      </w:r>
      <w:r w:rsidR="008509AA">
        <w:rPr>
          <w:b w:val="0"/>
          <w:color w:val="000000" w:themeColor="text1"/>
          <w:sz w:val="21"/>
          <w:szCs w:val="21"/>
        </w:rPr>
        <w:t>lling second hand</w:t>
      </w:r>
      <w:r w:rsidRPr="008509AA">
        <w:rPr>
          <w:b w:val="0"/>
          <w:color w:val="000000" w:themeColor="text1"/>
          <w:sz w:val="21"/>
          <w:szCs w:val="21"/>
        </w:rPr>
        <w:t xml:space="preserve"> and hand</w:t>
      </w:r>
      <w:r w:rsidR="008509AA">
        <w:rPr>
          <w:b w:val="0"/>
          <w:color w:val="000000" w:themeColor="text1"/>
          <w:sz w:val="21"/>
          <w:szCs w:val="21"/>
        </w:rPr>
        <w:t>made items,</w:t>
      </w:r>
      <w:r w:rsidRPr="008509AA">
        <w:rPr>
          <w:b w:val="0"/>
          <w:color w:val="000000" w:themeColor="text1"/>
          <w:sz w:val="21"/>
          <w:szCs w:val="21"/>
        </w:rPr>
        <w:t xml:space="preserve"> attending farmers </w:t>
      </w:r>
      <w:r w:rsidR="00CC42D4">
        <w:rPr>
          <w:b w:val="0"/>
          <w:color w:val="000000" w:themeColor="text1"/>
          <w:sz w:val="21"/>
          <w:szCs w:val="21"/>
        </w:rPr>
        <w:t xml:space="preserve">markets </w:t>
      </w:r>
      <w:r w:rsidRPr="008509AA">
        <w:rPr>
          <w:b w:val="0"/>
          <w:color w:val="000000" w:themeColor="text1"/>
          <w:sz w:val="21"/>
          <w:szCs w:val="21"/>
        </w:rPr>
        <w:t>and support</w:t>
      </w:r>
      <w:r w:rsidR="00CC42D4">
        <w:rPr>
          <w:b w:val="0"/>
          <w:color w:val="000000" w:themeColor="text1"/>
          <w:sz w:val="21"/>
          <w:szCs w:val="21"/>
        </w:rPr>
        <w:t>ing</w:t>
      </w:r>
      <w:r w:rsidRPr="008509AA">
        <w:rPr>
          <w:b w:val="0"/>
          <w:color w:val="000000" w:themeColor="text1"/>
          <w:sz w:val="21"/>
          <w:szCs w:val="21"/>
        </w:rPr>
        <w:t xml:space="preserve"> small businesses. </w:t>
      </w: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  <w:r w:rsidRPr="008509AA">
        <w:rPr>
          <w:b w:val="0"/>
          <w:color w:val="000000" w:themeColor="text1"/>
          <w:sz w:val="21"/>
          <w:szCs w:val="21"/>
        </w:rPr>
        <w:t>Learning and keeping up to date with design and online marketing trends and embracing social media platforms as an integral part of our developing society.</w:t>
      </w: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</w:p>
    <w:p w:rsidR="00D74F27" w:rsidRPr="008509AA" w:rsidRDefault="00D74F27" w:rsidP="007D68F2">
      <w:pPr>
        <w:pStyle w:val="Heading1"/>
        <w:rPr>
          <w:b w:val="0"/>
          <w:color w:val="000000" w:themeColor="text1"/>
          <w:sz w:val="21"/>
          <w:szCs w:val="21"/>
        </w:rPr>
      </w:pPr>
      <w:r w:rsidRPr="008509AA">
        <w:rPr>
          <w:b w:val="0"/>
          <w:color w:val="000000" w:themeColor="text1"/>
          <w:sz w:val="21"/>
          <w:szCs w:val="21"/>
        </w:rPr>
        <w:t>I also love being outdoors in my vege</w:t>
      </w:r>
      <w:r w:rsidR="008509AA">
        <w:rPr>
          <w:b w:val="0"/>
          <w:color w:val="000000" w:themeColor="text1"/>
          <w:sz w:val="21"/>
          <w:szCs w:val="21"/>
        </w:rPr>
        <w:t>table</w:t>
      </w:r>
      <w:r w:rsidRPr="008509AA">
        <w:rPr>
          <w:b w:val="0"/>
          <w:color w:val="000000" w:themeColor="text1"/>
          <w:sz w:val="21"/>
          <w:szCs w:val="21"/>
        </w:rPr>
        <w:t xml:space="preserve"> garden and doing yoga.</w:t>
      </w:r>
    </w:p>
    <w:p w:rsidR="007D68F2" w:rsidRDefault="007D68F2" w:rsidP="007D68F2">
      <w:pPr>
        <w:pStyle w:val="ListBullet"/>
        <w:numPr>
          <w:ilvl w:val="0"/>
          <w:numId w:val="0"/>
        </w:numPr>
      </w:pPr>
    </w:p>
    <w:p w:rsidR="007D68F2" w:rsidRPr="007D68F2" w:rsidRDefault="007D68F2" w:rsidP="00B07937">
      <w:pPr>
        <w:pStyle w:val="ListBullet"/>
        <w:numPr>
          <w:ilvl w:val="0"/>
          <w:numId w:val="0"/>
        </w:numPr>
        <w:jc w:val="center"/>
        <w:rPr>
          <w:b/>
          <w:sz w:val="21"/>
          <w:szCs w:val="21"/>
        </w:rPr>
      </w:pPr>
      <w:r w:rsidRPr="007D68F2">
        <w:rPr>
          <w:b/>
          <w:sz w:val="21"/>
          <w:szCs w:val="21"/>
        </w:rPr>
        <w:t xml:space="preserve">PORTFOLIO: </w:t>
      </w:r>
      <w:r w:rsidRPr="00B07937">
        <w:rPr>
          <w:sz w:val="21"/>
          <w:szCs w:val="21"/>
        </w:rPr>
        <w:t>sarifrench.com.au</w:t>
      </w:r>
      <w:r w:rsidRPr="007D68F2">
        <w:rPr>
          <w:b/>
          <w:sz w:val="21"/>
          <w:szCs w:val="21"/>
        </w:rPr>
        <w:t xml:space="preserve"> | BLOG: </w:t>
      </w:r>
      <w:r w:rsidRPr="00B07937">
        <w:rPr>
          <w:sz w:val="21"/>
          <w:szCs w:val="21"/>
        </w:rPr>
        <w:t>tadaimajapan.com.au</w:t>
      </w:r>
      <w:r w:rsidRPr="007D68F2">
        <w:rPr>
          <w:b/>
          <w:sz w:val="21"/>
          <w:szCs w:val="21"/>
        </w:rPr>
        <w:t xml:space="preserve"> | LINKEDIN: </w:t>
      </w:r>
      <w:r w:rsidRPr="00B07937">
        <w:rPr>
          <w:sz w:val="21"/>
          <w:szCs w:val="21"/>
        </w:rPr>
        <w:t>linkedin.com/sari-french</w:t>
      </w:r>
    </w:p>
    <w:sectPr w:rsidR="007D68F2" w:rsidRPr="007D68F2" w:rsidSect="00617B26">
      <w:footerReference w:type="default" r:id="rId8"/>
      <w:pgSz w:w="12240" w:h="15840"/>
      <w:pgMar w:top="1008" w:right="1152" w:bottom="1152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173" w:rsidRDefault="00181173">
      <w:pPr>
        <w:spacing w:after="0"/>
      </w:pPr>
      <w:r>
        <w:separator/>
      </w:r>
    </w:p>
  </w:endnote>
  <w:endnote w:type="continuationSeparator" w:id="0">
    <w:p w:rsidR="00181173" w:rsidRDefault="001811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Yu Mincho Demibold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0A9" w:rsidRDefault="009D5933">
    <w:pPr>
      <w:pStyle w:val="Foo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67E51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173" w:rsidRDefault="00181173">
      <w:pPr>
        <w:spacing w:after="0"/>
      </w:pPr>
      <w:r>
        <w:separator/>
      </w:r>
    </w:p>
  </w:footnote>
  <w:footnote w:type="continuationSeparator" w:id="0">
    <w:p w:rsidR="00181173" w:rsidRDefault="001811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66D5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AF24D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386E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0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76DE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0685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A9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96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292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9E5B4C"/>
    <w:lvl w:ilvl="0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0" w15:restartNumberingAfterBreak="0">
    <w:nsid w:val="08E72B9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A034AD0"/>
    <w:multiLevelType w:val="multilevel"/>
    <w:tmpl w:val="67B638B6"/>
    <w:lvl w:ilvl="0">
      <w:start w:val="1"/>
      <w:numFmt w:val="bullet"/>
      <w:pStyle w:val="ListBullet"/>
      <w:lvlText w:val="·"/>
      <w:lvlJc w:val="left"/>
      <w:pPr>
        <w:tabs>
          <w:tab w:val="num" w:pos="216"/>
        </w:tabs>
        <w:ind w:left="216" w:hanging="216"/>
      </w:pPr>
      <w:rPr>
        <w:rFonts w:ascii="Cambria" w:hAnsi="Cambria" w:hint="default"/>
      </w:rPr>
    </w:lvl>
    <w:lvl w:ilvl="1">
      <w:start w:val="1"/>
      <w:numFmt w:val="bullet"/>
      <w:lvlText w:val="o"/>
      <w:lvlJc w:val="left"/>
      <w:pPr>
        <w:tabs>
          <w:tab w:val="num" w:pos="648"/>
        </w:tabs>
        <w:ind w:left="648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512"/>
        </w:tabs>
        <w:ind w:left="151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944"/>
        </w:tabs>
        <w:ind w:left="1944" w:hanging="216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376"/>
        </w:tabs>
        <w:ind w:left="237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08"/>
        </w:tabs>
        <w:ind w:left="280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216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72"/>
        </w:tabs>
        <w:ind w:left="3672" w:hanging="216"/>
      </w:pPr>
      <w:rPr>
        <w:rFonts w:ascii="Wingdings" w:hAnsi="Wingdings" w:hint="default"/>
      </w:rPr>
    </w:lvl>
  </w:abstractNum>
  <w:abstractNum w:abstractNumId="12" w15:restartNumberingAfterBreak="0">
    <w:nsid w:val="0E1D32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C864A0"/>
    <w:multiLevelType w:val="multilevel"/>
    <w:tmpl w:val="F42A8A2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AD436E"/>
    <w:multiLevelType w:val="multilevel"/>
    <w:tmpl w:val="72A0C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83A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D8015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2FC504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D9D5ECA"/>
    <w:multiLevelType w:val="multilevel"/>
    <w:tmpl w:val="2DB03242"/>
    <w:lvl w:ilvl="0">
      <w:start w:val="1"/>
      <w:numFmt w:val="decimal"/>
      <w:pStyle w:val="ListNumber"/>
      <w:lvlText w:val="%1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6"/>
        </w:tabs>
        <w:ind w:left="1296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288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04"/>
        </w:tabs>
        <w:ind w:left="2304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08"/>
        </w:tabs>
        <w:ind w:left="2808" w:hanging="288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2"/>
        </w:tabs>
        <w:ind w:left="331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16"/>
        </w:tabs>
        <w:ind w:left="3816" w:hanging="28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288"/>
      </w:pPr>
      <w:rPr>
        <w:rFonts w:hint="default"/>
      </w:rPr>
    </w:lvl>
  </w:abstractNum>
  <w:abstractNum w:abstractNumId="19" w15:restartNumberingAfterBreak="0">
    <w:nsid w:val="71866955"/>
    <w:multiLevelType w:val="multilevel"/>
    <w:tmpl w:val="01684A1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6"/>
  </w:num>
  <w:num w:numId="16">
    <w:abstractNumId w:val="12"/>
  </w:num>
  <w:num w:numId="17">
    <w:abstractNumId w:val="15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E2"/>
    <w:rsid w:val="00086AE2"/>
    <w:rsid w:val="000A4F59"/>
    <w:rsid w:val="001402C7"/>
    <w:rsid w:val="00141A4C"/>
    <w:rsid w:val="00181173"/>
    <w:rsid w:val="001B29CF"/>
    <w:rsid w:val="002245B3"/>
    <w:rsid w:val="002421C0"/>
    <w:rsid w:val="0028220F"/>
    <w:rsid w:val="00356C14"/>
    <w:rsid w:val="00427E25"/>
    <w:rsid w:val="00467E51"/>
    <w:rsid w:val="004F29C0"/>
    <w:rsid w:val="00617B26"/>
    <w:rsid w:val="006270A9"/>
    <w:rsid w:val="00632DE9"/>
    <w:rsid w:val="006677B7"/>
    <w:rsid w:val="00675956"/>
    <w:rsid w:val="00681034"/>
    <w:rsid w:val="0078511E"/>
    <w:rsid w:val="007D0016"/>
    <w:rsid w:val="007D68F2"/>
    <w:rsid w:val="007E5C90"/>
    <w:rsid w:val="00816216"/>
    <w:rsid w:val="0083621D"/>
    <w:rsid w:val="008509AA"/>
    <w:rsid w:val="0087734B"/>
    <w:rsid w:val="008873E9"/>
    <w:rsid w:val="00905909"/>
    <w:rsid w:val="009B2859"/>
    <w:rsid w:val="009D5933"/>
    <w:rsid w:val="009F58AA"/>
    <w:rsid w:val="00B07937"/>
    <w:rsid w:val="00B67D51"/>
    <w:rsid w:val="00BD768D"/>
    <w:rsid w:val="00C61F8E"/>
    <w:rsid w:val="00CC42D4"/>
    <w:rsid w:val="00CC7EE2"/>
    <w:rsid w:val="00D30943"/>
    <w:rsid w:val="00D74F27"/>
    <w:rsid w:val="00DC6211"/>
    <w:rsid w:val="00E83E4B"/>
    <w:rsid w:val="00EA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494F67-B6A8-48BE-939B-42FBA5F7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en-US" w:eastAsia="ja-JP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iPriority="2" w:unhideWhenUsed="1" w:qFormat="1"/>
    <w:lsdException w:name="Signature" w:semiHidden="1" w:uiPriority="2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iPriority="2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9CF"/>
  </w:style>
  <w:style w:type="paragraph" w:styleId="Heading1">
    <w:name w:val="heading 1"/>
    <w:basedOn w:val="Normal"/>
    <w:link w:val="Heading1Char"/>
    <w:uiPriority w:val="9"/>
    <w:qFormat/>
    <w:rsid w:val="001B29CF"/>
    <w:pPr>
      <w:keepNext/>
      <w:keepLines/>
      <w:spacing w:before="320" w:after="100"/>
      <w:contextualSpacing/>
      <w:outlineLvl w:val="0"/>
    </w:pPr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29CF"/>
    <w:pPr>
      <w:keepNext/>
      <w:keepLines/>
      <w:spacing w:before="60" w:after="40"/>
      <w:contextualSpacing/>
      <w:outlineLvl w:val="1"/>
    </w:pPr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20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2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C61F8E"/>
    <w:pPr>
      <w:pBdr>
        <w:bottom w:val="single" w:sz="12" w:space="4" w:color="39A5B7" w:themeColor="accent1"/>
      </w:pBdr>
      <w:spacing w:after="120"/>
      <w:contextualSpacing/>
    </w:pPr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1"/>
    <w:rsid w:val="00C61F8E"/>
    <w:rPr>
      <w:rFonts w:asciiTheme="majorHAnsi" w:eastAsiaTheme="majorEastAsia" w:hAnsiTheme="majorHAnsi" w:cstheme="majorBidi"/>
      <w:color w:val="2A7B88" w:themeColor="accent1" w:themeShade="BF"/>
      <w:kern w:val="28"/>
      <w:sz w:val="56"/>
    </w:rPr>
  </w:style>
  <w:style w:type="character" w:styleId="PlaceholderText">
    <w:name w:val="Placeholder Text"/>
    <w:basedOn w:val="DefaultParagraphFont"/>
    <w:uiPriority w:val="99"/>
    <w:semiHidden/>
    <w:rsid w:val="00E83E4B"/>
    <w:rPr>
      <w:color w:val="393939" w:themeColor="text2" w:themeShade="BF"/>
    </w:rPr>
  </w:style>
  <w:style w:type="paragraph" w:styleId="ListBullet">
    <w:name w:val="List Bullet"/>
    <w:basedOn w:val="Normal"/>
    <w:uiPriority w:val="10"/>
    <w:unhideWhenUsed/>
    <w:qFormat/>
    <w:rsid w:val="0087734B"/>
    <w:pPr>
      <w:numPr>
        <w:numId w:val="21"/>
      </w:numPr>
      <w:spacing w:line="288" w:lineRule="auto"/>
      <w:contextualSpacing/>
    </w:pPr>
  </w:style>
  <w:style w:type="paragraph" w:styleId="Header">
    <w:name w:val="header"/>
    <w:basedOn w:val="Normal"/>
    <w:link w:val="HeaderChar"/>
    <w:uiPriority w:val="99"/>
    <w:unhideWhenUsed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rsid w:val="00681034"/>
    <w:pPr>
      <w:spacing w:after="0"/>
      <w:jc w:val="right"/>
    </w:pPr>
    <w:rPr>
      <w:color w:val="2A7B88" w:themeColor="accent1" w:themeShade="BF"/>
    </w:rPr>
  </w:style>
  <w:style w:type="character" w:customStyle="1" w:styleId="FooterChar">
    <w:name w:val="Footer Char"/>
    <w:basedOn w:val="DefaultParagraphFont"/>
    <w:link w:val="Footer"/>
    <w:uiPriority w:val="99"/>
    <w:rsid w:val="00681034"/>
    <w:rPr>
      <w:color w:val="2A7B88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1B29CF"/>
    <w:rPr>
      <w:rFonts w:asciiTheme="majorHAnsi" w:eastAsiaTheme="majorEastAsia" w:hAnsiTheme="majorHAnsi" w:cstheme="majorBidi"/>
      <w:b/>
      <w:color w:val="2A7B88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29CF"/>
    <w:rPr>
      <w:rFonts w:asciiTheme="majorHAnsi" w:eastAsiaTheme="majorEastAsia" w:hAnsiTheme="majorHAnsi" w:cstheme="majorBidi"/>
      <w:b/>
      <w:caps/>
      <w:color w:val="262626" w:themeColor="text1" w:themeTint="D9"/>
      <w:sz w:val="24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contextualSpacing w:val="0"/>
      <w:outlineLvl w:val="9"/>
    </w:p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A7B88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2A7B88" w:themeColor="accent1" w:themeShade="BF"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2A7B88" w:themeColor="accent1" w:themeShade="BF"/>
        <w:bottom w:val="single" w:sz="4" w:space="10" w:color="2A7B88" w:themeColor="accent1" w:themeShade="BF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i/>
      <w:iCs/>
      <w:color w:val="2A7B88" w:themeColor="accent1" w:themeShade="BF"/>
    </w:rPr>
  </w:style>
  <w:style w:type="paragraph" w:styleId="ListNumber">
    <w:name w:val="List Number"/>
    <w:basedOn w:val="Normal"/>
    <w:uiPriority w:val="11"/>
    <w:qFormat/>
    <w:rsid w:val="0087734B"/>
    <w:pPr>
      <w:numPr>
        <w:numId w:val="23"/>
      </w:numPr>
      <w:spacing w:line="288" w:lineRule="auto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83E4B"/>
    <w:rPr>
      <w:color w:val="7B4968" w:themeColor="accent5" w:themeShade="B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E83E4B"/>
    <w:rPr>
      <w:color w:val="2A7B88" w:themeColor="accent1" w:themeShade="BF"/>
      <w:u w:val="singl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83E4B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83E4B"/>
    <w:rPr>
      <w:szCs w:val="16"/>
    </w:rPr>
  </w:style>
  <w:style w:type="paragraph" w:styleId="BlockText">
    <w:name w:val="Block Text"/>
    <w:basedOn w:val="Normal"/>
    <w:uiPriority w:val="99"/>
    <w:semiHidden/>
    <w:unhideWhenUsed/>
    <w:rsid w:val="00E83E4B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i/>
      <w:iCs/>
      <w:color w:val="2A7B88" w:themeColor="accent1" w:themeShade="B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3E4B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3E4B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220F"/>
    <w:rPr>
      <w:sz w:val="22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3E4B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3E4B"/>
    <w:rPr>
      <w:rFonts w:ascii="Segoe UI" w:hAnsi="Segoe UI" w:cs="Segoe UI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20F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20F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220F"/>
    <w:pPr>
      <w:spacing w:after="200"/>
    </w:pPr>
    <w:rPr>
      <w:i/>
      <w:iCs/>
      <w:color w:val="4D4D4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20F"/>
    <w:pPr>
      <w:spacing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20F"/>
    <w:rPr>
      <w:rFonts w:ascii="Segoe UI" w:hAnsi="Segoe UI" w:cs="Segoe UI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20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20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20F"/>
    <w:rPr>
      <w:b/>
      <w:bCs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20F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28220F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220F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220F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220F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220F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28220F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282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8220F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8220F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8220F"/>
    <w:rPr>
      <w:rFonts w:ascii="Consolas" w:hAnsi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i\AppData\Roaming\Microsoft\Templates\Resume%20(colo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C558EDA926D473B9D36BDC6E50FE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75E3A-BDC9-4E1B-998E-878648B394D3}"/>
      </w:docPartPr>
      <w:docPartBody>
        <w:p w:rsidR="003314D4" w:rsidRDefault="00F800C5">
          <w:pPr>
            <w:pStyle w:val="FC558EDA926D473B9D36BDC6E50FE4D5"/>
          </w:pPr>
          <w:r>
            <w:t>Education</w:t>
          </w:r>
        </w:p>
      </w:docPartBody>
    </w:docPart>
    <w:docPart>
      <w:docPartPr>
        <w:name w:val="0135335D8BC6486099EA22DF67CF3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EECA9-C0CF-4181-B330-E47ED29E8DBF}"/>
      </w:docPartPr>
      <w:docPartBody>
        <w:p w:rsidR="003314D4" w:rsidRDefault="00F800C5">
          <w:pPr>
            <w:pStyle w:val="0135335D8BC6486099EA22DF67CF3639"/>
          </w:pPr>
          <w:r>
            <w:t>Skills &amp; Abilities</w:t>
          </w:r>
        </w:p>
      </w:docPartBody>
    </w:docPart>
    <w:docPart>
      <w:docPartPr>
        <w:name w:val="623FD921A72D44DB85E79FAFF3C5A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60049-0C0A-4990-8FDE-B517CCCE2E33}"/>
      </w:docPartPr>
      <w:docPartBody>
        <w:p w:rsidR="003314D4" w:rsidRDefault="00F800C5">
          <w:pPr>
            <w:pStyle w:val="623FD921A72D44DB85E79FAFF3C5AC0C"/>
          </w:pPr>
          <w:r>
            <w:t>Experience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Yu Mincho Demibold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74"/>
    <w:rsid w:val="001400DE"/>
    <w:rsid w:val="003314D4"/>
    <w:rsid w:val="0095719B"/>
    <w:rsid w:val="00A81A73"/>
    <w:rsid w:val="00A84664"/>
    <w:rsid w:val="00E14D74"/>
    <w:rsid w:val="00F8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70C3B6053E4AC2A9C8DDC5D4C4DB30">
    <w:name w:val="7270C3B6053E4AC2A9C8DDC5D4C4DB30"/>
  </w:style>
  <w:style w:type="paragraph" w:customStyle="1" w:styleId="CFDA2EDCEB9F48F7BF1F3E22088B85E8">
    <w:name w:val="CFDA2EDCEB9F48F7BF1F3E22088B85E8"/>
  </w:style>
  <w:style w:type="paragraph" w:customStyle="1" w:styleId="C8AC1757849A40B991BD201D4289EFFB">
    <w:name w:val="C8AC1757849A40B991BD201D4289EFFB"/>
  </w:style>
  <w:style w:type="paragraph" w:customStyle="1" w:styleId="1C6940CEF8194DD6805403039D96AF82">
    <w:name w:val="1C6940CEF8194DD6805403039D96AF82"/>
  </w:style>
  <w:style w:type="paragraph" w:customStyle="1" w:styleId="7C11961BEFEE490F8F378990C5229B31">
    <w:name w:val="7C11961BEFEE490F8F378990C5229B31"/>
  </w:style>
  <w:style w:type="paragraph" w:customStyle="1" w:styleId="783226FF9C2D4F1CA1AF08EAF0AE3EA8">
    <w:name w:val="783226FF9C2D4F1CA1AF08EAF0AE3EA8"/>
  </w:style>
  <w:style w:type="paragraph" w:customStyle="1" w:styleId="FC558EDA926D473B9D36BDC6E50FE4D5">
    <w:name w:val="FC558EDA926D473B9D36BDC6E50FE4D5"/>
  </w:style>
  <w:style w:type="paragraph" w:customStyle="1" w:styleId="09C2FDA812DD41DA96929635A8FF5F47">
    <w:name w:val="09C2FDA812DD41DA96929635A8FF5F47"/>
  </w:style>
  <w:style w:type="paragraph" w:customStyle="1" w:styleId="65D3FB308E1643F6AE65DDE5DF0A72E1">
    <w:name w:val="65D3FB308E1643F6AE65DDE5DF0A72E1"/>
  </w:style>
  <w:style w:type="paragraph" w:customStyle="1" w:styleId="1946F7247D60451FB3713FA5773687E4">
    <w:name w:val="1946F7247D60451FB3713FA5773687E4"/>
  </w:style>
  <w:style w:type="paragraph" w:customStyle="1" w:styleId="16B5A47C66214492896BF8A42DA6692C">
    <w:name w:val="16B5A47C66214492896BF8A42DA6692C"/>
  </w:style>
  <w:style w:type="paragraph" w:customStyle="1" w:styleId="636ECAE0A5DA4205B98E21AA89A46F2C">
    <w:name w:val="636ECAE0A5DA4205B98E21AA89A46F2C"/>
  </w:style>
  <w:style w:type="paragraph" w:customStyle="1" w:styleId="79C4C6E174A44BDC8407922F81396C81">
    <w:name w:val="79C4C6E174A44BDC8407922F81396C81"/>
  </w:style>
  <w:style w:type="paragraph" w:customStyle="1" w:styleId="66ECB3A5C1A04666927A5D391ADFF3E9">
    <w:name w:val="66ECB3A5C1A04666927A5D391ADFF3E9"/>
  </w:style>
  <w:style w:type="paragraph" w:customStyle="1" w:styleId="857B1A27A434476E9F3741E9EE5FFE5F">
    <w:name w:val="857B1A27A434476E9F3741E9EE5FFE5F"/>
  </w:style>
  <w:style w:type="paragraph" w:customStyle="1" w:styleId="0135335D8BC6486099EA22DF67CF3639">
    <w:name w:val="0135335D8BC6486099EA22DF67CF3639"/>
  </w:style>
  <w:style w:type="paragraph" w:customStyle="1" w:styleId="1D785CDC1B4A4F0F9F0FF3C749AE0C84">
    <w:name w:val="1D785CDC1B4A4F0F9F0FF3C749AE0C84"/>
  </w:style>
  <w:style w:type="paragraph" w:customStyle="1" w:styleId="B7A7046F63724A32B800E9F801201BE1">
    <w:name w:val="B7A7046F63724A32B800E9F801201BE1"/>
  </w:style>
  <w:style w:type="paragraph" w:customStyle="1" w:styleId="87535335BC334ED8830B4993CB9EA960">
    <w:name w:val="87535335BC334ED8830B4993CB9EA960"/>
  </w:style>
  <w:style w:type="paragraph" w:customStyle="1" w:styleId="7633A0CE1B4D48BB9DEC9BDE33BD916A">
    <w:name w:val="7633A0CE1B4D48BB9DEC9BDE33BD916A"/>
  </w:style>
  <w:style w:type="paragraph" w:customStyle="1" w:styleId="2AD348CA8D5B474D86532481E3272B46">
    <w:name w:val="2AD348CA8D5B474D86532481E3272B46"/>
  </w:style>
  <w:style w:type="paragraph" w:customStyle="1" w:styleId="EB833966A6684F7CA5CC723976B48F80">
    <w:name w:val="EB833966A6684F7CA5CC723976B48F80"/>
  </w:style>
  <w:style w:type="paragraph" w:customStyle="1" w:styleId="B9EF0B9B22E84353BB00388AC964A503">
    <w:name w:val="B9EF0B9B22E84353BB00388AC964A503"/>
  </w:style>
  <w:style w:type="paragraph" w:customStyle="1" w:styleId="845FED3C75B842999E24E31D47A6D694">
    <w:name w:val="845FED3C75B842999E24E31D47A6D694"/>
  </w:style>
  <w:style w:type="paragraph" w:customStyle="1" w:styleId="623FD921A72D44DB85E79FAFF3C5AC0C">
    <w:name w:val="623FD921A72D44DB85E79FAFF3C5AC0C"/>
  </w:style>
  <w:style w:type="paragraph" w:customStyle="1" w:styleId="89A365B94A69454DB52FD28DF289D77F">
    <w:name w:val="89A365B94A69454DB52FD28DF289D77F"/>
  </w:style>
  <w:style w:type="paragraph" w:customStyle="1" w:styleId="4E4E48683F254496AA74531BC9EE7EB4">
    <w:name w:val="4E4E48683F254496AA74531BC9EE7EB4"/>
  </w:style>
  <w:style w:type="paragraph" w:customStyle="1" w:styleId="43BB2EAF49BC4B9D991ED2080CFC09E8">
    <w:name w:val="43BB2EAF49BC4B9D991ED2080CFC09E8"/>
  </w:style>
  <w:style w:type="paragraph" w:customStyle="1" w:styleId="8652F137AED44F7995CC8E28D09B35B3">
    <w:name w:val="8652F137AED44F7995CC8E28D09B35B3"/>
  </w:style>
  <w:style w:type="paragraph" w:customStyle="1" w:styleId="24AF529CDCB54AE69A139838B1852076">
    <w:name w:val="24AF529CDCB54AE69A139838B1852076"/>
  </w:style>
  <w:style w:type="paragraph" w:customStyle="1" w:styleId="007A60DDD2BE4425A45091BE6AB2D6C3">
    <w:name w:val="007A60DDD2BE4425A45091BE6AB2D6C3"/>
  </w:style>
  <w:style w:type="paragraph" w:customStyle="1" w:styleId="5BAE7E492DAF48D5A2A78E49E2B48C4F">
    <w:name w:val="5BAE7E492DAF48D5A2A78E49E2B48C4F"/>
  </w:style>
  <w:style w:type="paragraph" w:customStyle="1" w:styleId="14D2D1A252A94D23BA5A538D49396F74">
    <w:name w:val="14D2D1A252A94D23BA5A538D49396F74"/>
  </w:style>
  <w:style w:type="paragraph" w:customStyle="1" w:styleId="11D5351DE0804ADFB6531BD609A3B8BC">
    <w:name w:val="11D5351DE0804ADFB6531BD609A3B8BC"/>
    <w:rsid w:val="00E14D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Cambria">
      <a:maj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D1252-CFC3-44DE-B8A0-22A4BACB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(color).dotx</Template>
  <TotalTime>0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Sari French</dc:creator>
  <cp:keywords/>
  <cp:lastModifiedBy>Lee May</cp:lastModifiedBy>
  <cp:revision>2</cp:revision>
  <dcterms:created xsi:type="dcterms:W3CDTF">2018-05-18T00:37:00Z</dcterms:created>
  <dcterms:modified xsi:type="dcterms:W3CDTF">2018-05-18T00:37:00Z</dcterms:modified>
  <cp:version/>
</cp:coreProperties>
</file>